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1042</w:t>
      </w:r>
    </w:p>
    <w:p w:rsidR="001E41F3" w:rsidRDefault="005802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2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4B40">
                <w:rPr>
                  <w:b/>
                  <w:noProof/>
                  <w:sz w:val="28"/>
                </w:rPr>
                <w:t>003</w:t>
              </w:r>
              <w:r w:rsidR="00810A6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02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B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0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BF2" w:rsidRPr="00381BF2">
                <w:rPr>
                  <w:b/>
                  <w:noProof/>
                  <w:sz w:val="28"/>
                </w:rPr>
                <w:t>1</w:t>
              </w:r>
              <w:r w:rsidR="00573361">
                <w:rPr>
                  <w:b/>
                  <w:noProof/>
                  <w:sz w:val="28"/>
                </w:rPr>
                <w:t>5</w:t>
              </w:r>
              <w:r w:rsidR="00381BF2" w:rsidRPr="00381BF2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0A6F" w:rsidRPr="00810A6F">
                <w:rPr>
                  <w:noProof/>
                </w:rPr>
                <w:t>Correction of data type associated to volume</w:t>
              </w:r>
              <w:r w:rsidR="00381BF2" w:rsidRPr="00381BF2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5GS_Ph1-D</w:t>
            </w:r>
            <w:r w:rsidR="00573361" w:rsidRPr="00573361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02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volume associated to </w:t>
            </w:r>
            <w:r w:rsidRPr="00D014EF">
              <w:rPr>
                <w:noProof/>
              </w:rPr>
              <w:t xml:space="preserve">GrantedUnit </w:t>
            </w:r>
            <w:r>
              <w:rPr>
                <w:noProof/>
              </w:rPr>
              <w:t xml:space="preserve">are of </w:t>
            </w:r>
            <w:r w:rsidRPr="001F7BC4">
              <w:rPr>
                <w:noProof/>
              </w:rPr>
              <w:t>Uint64</w:t>
            </w:r>
            <w:r>
              <w:rPr>
                <w:noProof/>
              </w:rPr>
              <w:t xml:space="preserve"> data type, however some other volume (e.g. </w:t>
            </w:r>
            <w:r w:rsidRPr="001F7BC4">
              <w:rPr>
                <w:noProof/>
              </w:rPr>
              <w:t>volumeQuotaThreshold</w:t>
            </w:r>
            <w:r>
              <w:rPr>
                <w:noProof/>
              </w:rPr>
              <w:t xml:space="preserve">) are of </w:t>
            </w:r>
            <w:r w:rsidRPr="001F7BC4">
              <w:rPr>
                <w:noProof/>
              </w:rPr>
              <w:t>integer</w:t>
            </w:r>
            <w:r>
              <w:rPr>
                <w:noProof/>
              </w:rPr>
              <w:t xml:space="preserve"> data type: this is not consistent since some parameters 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Change the data type from </w:t>
            </w:r>
            <w:r w:rsidRPr="001F7BC4">
              <w:rPr>
                <w:noProof/>
              </w:rPr>
              <w:t>integer</w:t>
            </w:r>
            <w:r>
              <w:rPr>
                <w:noProof/>
              </w:rPr>
              <w:t xml:space="preserve"> to </w:t>
            </w:r>
            <w:r w:rsidRPr="001F7BC4">
              <w:rPr>
                <w:noProof/>
              </w:rPr>
              <w:t>Uint64</w:t>
            </w:r>
            <w:r>
              <w:rPr>
                <w:noProof/>
              </w:rPr>
              <w:t xml:space="preserve"> for: </w:t>
            </w:r>
            <w:r w:rsidRPr="001F7BC4">
              <w:rPr>
                <w:noProof/>
              </w:rPr>
              <w:t>volumeQuotaThreshold</w:t>
            </w:r>
            <w:r>
              <w:rPr>
                <w:noProof/>
              </w:rPr>
              <w:t xml:space="preserve">, </w:t>
            </w:r>
            <w:r w:rsidRPr="00952572">
              <w:rPr>
                <w:noProof/>
              </w:rPr>
              <w:t>volumeLimit</w:t>
            </w: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810A6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Issues </w:t>
            </w:r>
            <w:r w:rsidR="002B1BA2">
              <w:rPr>
                <w:noProof/>
              </w:rPr>
              <w:t xml:space="preserve">on billing due to error </w:t>
            </w:r>
            <w:r>
              <w:rPr>
                <w:noProof/>
              </w:rPr>
              <w:t xml:space="preserve">in processing the volume limits 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1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6.1.6.2.1.7, 6.1.6.2.1.8,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2" w:name="_Toc533869111"/>
      <w:bookmarkStart w:id="3" w:name="_Toc462739098"/>
    </w:p>
    <w:p w:rsidR="002B1BA2" w:rsidRPr="00BD6F46" w:rsidRDefault="002B1BA2" w:rsidP="002B1BA2">
      <w:pPr>
        <w:pStyle w:val="Heading6"/>
        <w:rPr>
          <w:lang w:eastAsia="zh-CN"/>
        </w:rPr>
      </w:pPr>
      <w:bookmarkStart w:id="4" w:name="_Toc53386916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4"/>
    </w:p>
    <w:p w:rsidR="002B1BA2" w:rsidRPr="00BD6F46" w:rsidRDefault="002B1BA2" w:rsidP="002B1BA2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B1BA2" w:rsidRPr="00BD6F46" w:rsidRDefault="002B1BA2" w:rsidP="004B08F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lead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category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SMF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3A3FD5" w:rsidRDefault="002B1BA2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3A3FD5" w:rsidRDefault="002B1BA2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/>
              </w:rPr>
            </w:pPr>
            <w:del w:id="5" w:author="Nokia mga" w:date="2019-01-09T12:29:00Z">
              <w:r w:rsidRPr="00BD6F46" w:rsidDel="002B1BA2">
                <w:rPr>
                  <w:lang w:eastAsia="zh-CN"/>
                </w:rPr>
                <w:delText>Uint32</w:delText>
              </w:r>
            </w:del>
            <w:ins w:id="6" w:author="Nokia mga" w:date="2019-01-09T12:29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3A3FD5" w:rsidRDefault="002B1BA2" w:rsidP="004B08F7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</w:t>
            </w:r>
            <w:proofErr w:type="spellStart"/>
            <w:r w:rsidRPr="00BD6F46">
              <w:rPr>
                <w:lang w:eastAsia="zh-CN" w:bidi="ar-IQ"/>
              </w:rPr>
              <w:t>nb</w:t>
            </w:r>
            <w:proofErr w:type="spellEnd"/>
            <w:r w:rsidRPr="00BD6F46">
              <w:rPr>
                <w:lang w:eastAsia="zh-CN" w:bidi="ar-IQ"/>
              </w:rPr>
              <w:t xml:space="preserve">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2B1BA2" w:rsidRPr="00BD6F46" w:rsidRDefault="002B1BA2" w:rsidP="002B1BA2"/>
    <w:p w:rsidR="002B1BA2" w:rsidRDefault="002B1BA2" w:rsidP="00C73BB7">
      <w:pPr>
        <w:pStyle w:val="B1"/>
        <w:rPr>
          <w:lang w:eastAsia="zh-CN"/>
        </w:rPr>
      </w:pPr>
    </w:p>
    <w:p w:rsidR="00C73BB7" w:rsidRPr="00BD6F46" w:rsidRDefault="00C73BB7" w:rsidP="00C73BB7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2B1B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2B1BA2" w:rsidRPr="00BD6F46" w:rsidRDefault="002B1BA2" w:rsidP="002B1BA2">
      <w:pPr>
        <w:pStyle w:val="Heading6"/>
        <w:rPr>
          <w:lang w:eastAsia="zh-CN"/>
        </w:rPr>
      </w:pPr>
      <w:bookmarkStart w:id="7" w:name="_Toc53386916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>
        <w:rPr>
          <w:lang w:eastAsia="zh-CN"/>
        </w:rPr>
        <w:t>MultipleUnitInformation</w:t>
      </w:r>
      <w:bookmarkEnd w:id="7"/>
      <w:proofErr w:type="spellEnd"/>
    </w:p>
    <w:p w:rsidR="002B1BA2" w:rsidRPr="00BD6F46" w:rsidRDefault="002B1BA2" w:rsidP="002B1BA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>
        <w:t>MultipleUnitInformation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B1BA2" w:rsidRPr="00BD6F46" w:rsidRDefault="002B1BA2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B1BA2" w:rsidRPr="00BD6F46" w:rsidRDefault="002B1BA2" w:rsidP="004B08F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resultCode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:rsidR="002B1BA2" w:rsidRPr="00BD6F46" w:rsidRDefault="002B1BA2" w:rsidP="004B08F7">
            <w:pPr>
              <w:pStyle w:val="TAL"/>
              <w:rPr>
                <w:color w:val="000000"/>
                <w:lang w:eastAsia="zh-CN"/>
              </w:rPr>
            </w:pPr>
          </w:p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value of zero indicates that this mechanism shall not be used. If the 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FinalUnitIndication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  <w:r w:rsidRPr="00BD6F46">
              <w:rPr>
                <w:lang w:bidi="ar-IQ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del w:id="8" w:author="Nokia mga" w:date="2019-01-09T12:30:00Z">
              <w:r w:rsidRPr="00BD6F46" w:rsidDel="002B1BA2">
                <w:rPr>
                  <w:rFonts w:hint="eastAsia"/>
                  <w:lang w:eastAsia="zh-CN" w:bidi="ar-IQ"/>
                </w:rPr>
                <w:delText>integer</w:delText>
              </w:r>
            </w:del>
            <w:ins w:id="9" w:author="Nokia mga" w:date="2019-01-09T12:30:00Z">
              <w:r w:rsidRPr="00BD6F46">
                <w:rPr>
                  <w:lang w:eastAsia="zh-CN"/>
                </w:rPr>
                <w:t>Uint</w:t>
              </w:r>
              <w:r>
                <w:rPr>
                  <w:lang w:eastAsia="zh-CN"/>
                </w:rPr>
                <w:t>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  <w:tr w:rsidR="002B1BA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2" w:rsidRPr="00BD6F46" w:rsidRDefault="002B1BA2" w:rsidP="004B08F7">
            <w:pPr>
              <w:pStyle w:val="TAL"/>
              <w:rPr>
                <w:lang w:bidi="ar-IQ"/>
              </w:rPr>
            </w:pPr>
          </w:p>
        </w:tc>
      </w:tr>
    </w:tbl>
    <w:p w:rsidR="00C73BB7" w:rsidRPr="002B1BA2" w:rsidRDefault="00C73BB7" w:rsidP="00C73BB7">
      <w:pPr>
        <w:pStyle w:val="Heading4"/>
        <w:rPr>
          <w:lang w:eastAsia="zh-CN"/>
        </w:rPr>
      </w:pPr>
    </w:p>
    <w:bookmarkEnd w:id="2"/>
    <w:p w:rsidR="00C73BB7" w:rsidRDefault="00C73BB7" w:rsidP="00C73BB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3BB7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73BB7" w:rsidRDefault="00C73BB7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3BB7" w:rsidRPr="00C73BB7" w:rsidRDefault="00C73BB7" w:rsidP="00C73BB7">
      <w:pPr>
        <w:rPr>
          <w:lang w:val="en-US" w:eastAsia="zh-CN"/>
        </w:rPr>
      </w:pPr>
    </w:p>
    <w:p w:rsidR="002B1BA2" w:rsidRPr="00BD6F46" w:rsidRDefault="002B1BA2" w:rsidP="002B1BA2">
      <w:pPr>
        <w:pStyle w:val="Heading2"/>
        <w:rPr>
          <w:noProof/>
        </w:rPr>
      </w:pPr>
      <w:bookmarkStart w:id="10" w:name="_Toc533869244"/>
      <w:bookmarkEnd w:id="3"/>
      <w:r w:rsidRPr="00BD6F46">
        <w:lastRenderedPageBreak/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0"/>
    </w:p>
    <w:p w:rsidR="002B1BA2" w:rsidRPr="00BD6F46" w:rsidRDefault="002B1BA2" w:rsidP="002B1BA2">
      <w:pPr>
        <w:pStyle w:val="PL"/>
      </w:pPr>
      <w:r w:rsidRPr="00BD6F46">
        <w:t>openapi: 3.0.0</w:t>
      </w:r>
    </w:p>
    <w:p w:rsidR="002B1BA2" w:rsidRPr="00BD6F46" w:rsidRDefault="002B1BA2" w:rsidP="002B1BA2">
      <w:pPr>
        <w:pStyle w:val="PL"/>
      </w:pPr>
      <w:r w:rsidRPr="00BD6F46">
        <w:t>info:</w:t>
      </w:r>
    </w:p>
    <w:p w:rsidR="002B1BA2" w:rsidRPr="00BD6F46" w:rsidRDefault="002B1BA2" w:rsidP="002B1BA2">
      <w:pPr>
        <w:pStyle w:val="PL"/>
      </w:pPr>
      <w:r w:rsidRPr="00BD6F46">
        <w:t xml:space="preserve">  description: ConvergedCharging Service</w:t>
      </w:r>
    </w:p>
    <w:p w:rsidR="002B1BA2" w:rsidRPr="00BD6F46" w:rsidRDefault="002B1BA2" w:rsidP="002B1BA2">
      <w:pPr>
        <w:pStyle w:val="PL"/>
      </w:pPr>
      <w:r w:rsidRPr="00BD6F46">
        <w:t xml:space="preserve">  version: 1.R15.0.0</w:t>
      </w:r>
    </w:p>
    <w:p w:rsidR="002B1BA2" w:rsidRPr="00BD6F46" w:rsidRDefault="002B1BA2" w:rsidP="002B1BA2">
      <w:pPr>
        <w:pStyle w:val="PL"/>
      </w:pPr>
      <w:r w:rsidRPr="00BD6F46">
        <w:t xml:space="preserve">  title: Nchf_ConvergedCharging</w:t>
      </w:r>
    </w:p>
    <w:p w:rsidR="002B1BA2" w:rsidRPr="00BD6F46" w:rsidRDefault="002B1BA2" w:rsidP="002B1BA2">
      <w:pPr>
        <w:pStyle w:val="PL"/>
      </w:pPr>
      <w:r w:rsidRPr="00BD6F46">
        <w:t>externalDocs:</w:t>
      </w:r>
    </w:p>
    <w:p w:rsidR="002B1BA2" w:rsidRPr="00BD6F46" w:rsidRDefault="002B1BA2" w:rsidP="002B1BA2">
      <w:pPr>
        <w:pStyle w:val="PL"/>
      </w:pPr>
      <w:r w:rsidRPr="00BD6F46">
        <w:t xml:space="preserve">  description: &gt;-</w:t>
      </w:r>
    </w:p>
    <w:p w:rsidR="002B1BA2" w:rsidRDefault="002B1BA2" w:rsidP="002B1BA2">
      <w:pPr>
        <w:pStyle w:val="PL"/>
        <w:rPr>
          <w:noProof w:val="0"/>
        </w:rPr>
      </w:pPr>
      <w:r w:rsidRPr="00BD6F46">
        <w:t xml:space="preserve">    3GPP TS 32.291 Telecommunication management; Charging management;</w:t>
      </w:r>
      <w:r w:rsidRPr="00203576">
        <w:t xml:space="preserve"> </w:t>
      </w:r>
    </w:p>
    <w:p w:rsidR="002B1BA2" w:rsidRPr="00BD6F46" w:rsidRDefault="002B1BA2" w:rsidP="002B1BA2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 xml:space="preserve">  url: 'http://www.3gpp.org/ftp/Specs/archive/32_series/32.291/'</w:t>
      </w:r>
    </w:p>
    <w:p w:rsidR="002B1BA2" w:rsidRPr="00BD6F46" w:rsidRDefault="002B1BA2" w:rsidP="002B1BA2">
      <w:pPr>
        <w:pStyle w:val="PL"/>
      </w:pPr>
      <w:r w:rsidRPr="00BD6F46">
        <w:t>servers:</w:t>
      </w:r>
    </w:p>
    <w:p w:rsidR="002B1BA2" w:rsidRPr="00BD6F46" w:rsidRDefault="002B1BA2" w:rsidP="002B1BA2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/v1'</w:t>
      </w:r>
    </w:p>
    <w:p w:rsidR="002B1BA2" w:rsidRPr="00BD6F46" w:rsidRDefault="002B1BA2" w:rsidP="002B1BA2">
      <w:pPr>
        <w:pStyle w:val="PL"/>
      </w:pPr>
      <w:r w:rsidRPr="00BD6F46">
        <w:t xml:space="preserve">    variables:</w:t>
      </w:r>
    </w:p>
    <w:p w:rsidR="002B1BA2" w:rsidRPr="00BD6F46" w:rsidRDefault="002B1BA2" w:rsidP="002B1BA2">
      <w:pPr>
        <w:pStyle w:val="PL"/>
      </w:pPr>
      <w:r w:rsidRPr="00BD6F46">
        <w:t xml:space="preserve">      apiRoot:</w:t>
      </w:r>
    </w:p>
    <w:p w:rsidR="002B1BA2" w:rsidRPr="00BD6F46" w:rsidRDefault="002B1BA2" w:rsidP="002B1BA2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2B1BA2" w:rsidRPr="00BD6F46" w:rsidRDefault="002B1BA2" w:rsidP="002B1BA2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2B1BA2" w:rsidRPr="00BD6F46" w:rsidRDefault="002B1BA2" w:rsidP="002B1BA2">
      <w:pPr>
        <w:pStyle w:val="PL"/>
      </w:pPr>
      <w:r w:rsidRPr="00BD6F46">
        <w:t>paths:</w:t>
      </w:r>
    </w:p>
    <w:p w:rsidR="002B1BA2" w:rsidRPr="00BD6F46" w:rsidRDefault="002B1BA2" w:rsidP="002B1BA2">
      <w:pPr>
        <w:pStyle w:val="PL"/>
      </w:pPr>
      <w:r w:rsidRPr="00BD6F46">
        <w:t xml:space="preserve">  /chargingdata: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'201':</w:t>
      </w:r>
    </w:p>
    <w:p w:rsidR="002B1BA2" w:rsidRPr="00BD6F46" w:rsidRDefault="002B1BA2" w:rsidP="002B1BA2">
      <w:pPr>
        <w:pStyle w:val="PL"/>
      </w:pPr>
      <w:r w:rsidRPr="00BD6F46">
        <w:t xml:space="preserve">          description: Created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    callbacks:</w:t>
      </w:r>
    </w:p>
    <w:p w:rsidR="002B1BA2" w:rsidRPr="00BD6F46" w:rsidRDefault="002B1BA2" w:rsidP="002B1BA2">
      <w:pPr>
        <w:pStyle w:val="PL"/>
      </w:pPr>
      <w:r w:rsidRPr="00BD6F46">
        <w:t xml:space="preserve">        myNotification:</w:t>
      </w:r>
    </w:p>
    <w:p w:rsidR="002B1BA2" w:rsidRPr="00BD6F46" w:rsidRDefault="002B1BA2" w:rsidP="002B1BA2">
      <w:pPr>
        <w:pStyle w:val="PL"/>
      </w:pPr>
      <w:r w:rsidRPr="00BD6F46">
        <w:t xml:space="preserve">          '{$request.body#/notifyUri}':</w:t>
      </w:r>
    </w:p>
    <w:p w:rsidR="002B1BA2" w:rsidRPr="00BD6F46" w:rsidRDefault="002B1BA2" w:rsidP="002B1BA2">
      <w:pPr>
        <w:pStyle w:val="PL"/>
      </w:pPr>
      <w:r w:rsidRPr="00BD6F46">
        <w:t xml:space="preserve">            post:</w:t>
      </w:r>
    </w:p>
    <w:p w:rsidR="002B1BA2" w:rsidRPr="00BD6F46" w:rsidRDefault="002B1BA2" w:rsidP="002B1BA2">
      <w:pPr>
        <w:pStyle w:val="PL"/>
      </w:pPr>
      <w:r w:rsidRPr="00BD6F46">
        <w:t xml:space="preserve">              requestBody:</w:t>
      </w:r>
    </w:p>
    <w:p w:rsidR="002B1BA2" w:rsidRPr="00BD6F46" w:rsidRDefault="002B1BA2" w:rsidP="002B1BA2">
      <w:pPr>
        <w:pStyle w:val="PL"/>
      </w:pPr>
      <w:r w:rsidRPr="00BD6F46">
        <w:t xml:space="preserve">      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    responses:</w:t>
      </w:r>
    </w:p>
    <w:p w:rsidR="002B1BA2" w:rsidRPr="00BD6F46" w:rsidRDefault="002B1BA2" w:rsidP="002B1BA2">
      <w:pPr>
        <w:pStyle w:val="PL"/>
      </w:pPr>
      <w:r w:rsidRPr="00BD6F46">
        <w:t xml:space="preserve">                '204':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'No Content, Notification was succesfull'</w:t>
      </w:r>
    </w:p>
    <w:p w:rsidR="002B1BA2" w:rsidRPr="00BD6F46" w:rsidRDefault="002B1BA2" w:rsidP="002B1BA2">
      <w:pPr>
        <w:pStyle w:val="PL"/>
      </w:pPr>
      <w:r w:rsidRPr="00BD6F46">
        <w:t xml:space="preserve">                '400':</w:t>
      </w:r>
    </w:p>
    <w:p w:rsidR="002B1BA2" w:rsidRPr="00BD6F46" w:rsidRDefault="002B1BA2" w:rsidP="002B1BA2">
      <w:pPr>
        <w:pStyle w:val="PL"/>
      </w:pPr>
      <w:r w:rsidRPr="00BD6F46">
        <w:t xml:space="preserve">                  description: Bad request</w:t>
      </w:r>
    </w:p>
    <w:p w:rsidR="002B1BA2" w:rsidRPr="00625DCA" w:rsidRDefault="002B1BA2" w:rsidP="002B1BA2">
      <w:pPr>
        <w:pStyle w:val="PL"/>
        <w:rPr>
          <w:lang w:val="fr-FR"/>
        </w:rPr>
      </w:pPr>
      <w:r w:rsidRPr="00BD6F46">
        <w:t xml:space="preserve">                  </w:t>
      </w:r>
      <w:r w:rsidRPr="00625DCA">
        <w:rPr>
          <w:lang w:val="fr-FR"/>
        </w:rPr>
        <w:t>content: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application/json: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schema:</w:t>
      </w:r>
    </w:p>
    <w:p w:rsidR="002B1BA2" w:rsidRPr="00625DCA" w:rsidRDefault="002B1BA2" w:rsidP="002B1BA2">
      <w:pPr>
        <w:pStyle w:val="PL"/>
        <w:rPr>
          <w:lang w:val="fr-FR"/>
        </w:rPr>
      </w:pPr>
      <w:r w:rsidRPr="00625DCA">
        <w:rPr>
          <w:lang w:val="fr-FR"/>
        </w:rPr>
        <w:t xml:space="preserve">                        $ref: &gt;-</w:t>
      </w:r>
    </w:p>
    <w:p w:rsidR="002B1BA2" w:rsidRPr="00BD6F46" w:rsidRDefault="002B1BA2" w:rsidP="002B1BA2">
      <w:pPr>
        <w:pStyle w:val="PL"/>
      </w:pPr>
      <w:r w:rsidRPr="00625DCA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2B1BA2" w:rsidRPr="00BD6F46" w:rsidRDefault="002B1BA2" w:rsidP="002B1BA2">
      <w:pPr>
        <w:pStyle w:val="PL"/>
      </w:pPr>
      <w:r w:rsidRPr="00BD6F46">
        <w:t xml:space="preserve">                default: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'/chargingdata/{ChargingDataRef}/update':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OK. Updated Charging Data resource is returned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'#/components/schemas/ChargingDataResponse'</w:t>
      </w:r>
    </w:p>
    <w:p w:rsidR="002B1BA2" w:rsidRPr="00BD6F46" w:rsidRDefault="002B1BA2" w:rsidP="002B1BA2">
      <w:pPr>
        <w:pStyle w:val="PL"/>
      </w:pPr>
      <w:r w:rsidRPr="00BD6F46">
        <w:t xml:space="preserve">        '400':</w:t>
      </w:r>
    </w:p>
    <w:p w:rsidR="002B1BA2" w:rsidRPr="00BD6F46" w:rsidRDefault="002B1BA2" w:rsidP="002B1BA2">
      <w:pPr>
        <w:pStyle w:val="PL"/>
      </w:pPr>
      <w:r w:rsidRPr="00BD6F46">
        <w:t xml:space="preserve">          description: Bad request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'403':</w:t>
      </w:r>
    </w:p>
    <w:p w:rsidR="002B1BA2" w:rsidRPr="00BD6F46" w:rsidRDefault="002B1BA2" w:rsidP="002B1BA2">
      <w:pPr>
        <w:pStyle w:val="PL"/>
      </w:pPr>
      <w:r w:rsidRPr="00BD6F46">
        <w:t xml:space="preserve">          description: Forbidden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 xml:space="preserve">  '/chargingdata/{ChargingDataRef}/release':</w:t>
      </w:r>
    </w:p>
    <w:p w:rsidR="002B1BA2" w:rsidRPr="00BD6F46" w:rsidRDefault="002B1BA2" w:rsidP="002B1BA2">
      <w:pPr>
        <w:pStyle w:val="PL"/>
      </w:pPr>
      <w:r w:rsidRPr="00BD6F46">
        <w:t xml:space="preserve">    post:</w:t>
      </w:r>
    </w:p>
    <w:p w:rsidR="002B1BA2" w:rsidRPr="00BD6F46" w:rsidRDefault="002B1BA2" w:rsidP="002B1BA2">
      <w:pPr>
        <w:pStyle w:val="PL"/>
      </w:pPr>
      <w:r w:rsidRPr="00BD6F46">
        <w:t xml:space="preserve">      requestBody:</w:t>
      </w:r>
    </w:p>
    <w:p w:rsidR="002B1BA2" w:rsidRPr="00BD6F46" w:rsidRDefault="002B1BA2" w:rsidP="002B1BA2">
      <w:pPr>
        <w:pStyle w:val="PL"/>
      </w:pPr>
      <w:r w:rsidRPr="00BD6F46">
        <w:t xml:space="preserve">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content:</w:t>
      </w:r>
    </w:p>
    <w:p w:rsidR="002B1BA2" w:rsidRPr="00BD6F46" w:rsidRDefault="002B1BA2" w:rsidP="002B1BA2">
      <w:pPr>
        <w:pStyle w:val="PL"/>
      </w:pPr>
      <w:r w:rsidRPr="00BD6F46">
        <w:t xml:space="preserve">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$ref: '#/components/schemas/ChargingDataRequest'</w:t>
      </w:r>
    </w:p>
    <w:p w:rsidR="002B1BA2" w:rsidRPr="00BD6F46" w:rsidRDefault="002B1BA2" w:rsidP="002B1BA2">
      <w:pPr>
        <w:pStyle w:val="PL"/>
      </w:pPr>
      <w:r w:rsidRPr="00BD6F46">
        <w:t xml:space="preserve">      parameters:</w:t>
      </w:r>
    </w:p>
    <w:p w:rsidR="002B1BA2" w:rsidRPr="00BD6F46" w:rsidRDefault="002B1BA2" w:rsidP="002B1BA2">
      <w:pPr>
        <w:pStyle w:val="PL"/>
      </w:pPr>
      <w:r w:rsidRPr="00BD6F46">
        <w:t xml:space="preserve">        - name: ChargingDataRef</w:t>
      </w:r>
    </w:p>
    <w:p w:rsidR="002B1BA2" w:rsidRPr="00BD6F46" w:rsidRDefault="002B1BA2" w:rsidP="002B1BA2">
      <w:pPr>
        <w:pStyle w:val="PL"/>
      </w:pPr>
      <w:r w:rsidRPr="00BD6F46">
        <w:t xml:space="preserve">          in: path</w:t>
      </w:r>
    </w:p>
    <w:p w:rsidR="002B1BA2" w:rsidRPr="00BD6F46" w:rsidRDefault="002B1BA2" w:rsidP="002B1BA2">
      <w:pPr>
        <w:pStyle w:val="PL"/>
      </w:pPr>
      <w:r w:rsidRPr="00BD6F46">
        <w:t xml:space="preserve">          description: a unique identifier for a charging data resource in a PLMN</w:t>
      </w:r>
    </w:p>
    <w:p w:rsidR="002B1BA2" w:rsidRPr="00BD6F46" w:rsidRDefault="002B1BA2" w:rsidP="002B1BA2">
      <w:pPr>
        <w:pStyle w:val="PL"/>
      </w:pPr>
      <w:r w:rsidRPr="00BD6F46">
        <w:t xml:space="preserve">          required: true</w:t>
      </w:r>
    </w:p>
    <w:p w:rsidR="002B1BA2" w:rsidRPr="00BD6F46" w:rsidRDefault="002B1BA2" w:rsidP="002B1BA2">
      <w:pPr>
        <w:pStyle w:val="PL"/>
      </w:pPr>
      <w:r w:rsidRPr="00BD6F46">
        <w:t xml:space="preserve">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responses:</w:t>
      </w:r>
    </w:p>
    <w:p w:rsidR="002B1BA2" w:rsidRPr="00BD6F46" w:rsidRDefault="002B1BA2" w:rsidP="002B1BA2">
      <w:pPr>
        <w:pStyle w:val="PL"/>
      </w:pPr>
      <w:r w:rsidRPr="00BD6F46">
        <w:t xml:space="preserve">        '204':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 Content.</w:t>
      </w:r>
    </w:p>
    <w:p w:rsidR="002B1BA2" w:rsidRPr="00BD6F46" w:rsidRDefault="002B1BA2" w:rsidP="002B1BA2">
      <w:pPr>
        <w:pStyle w:val="PL"/>
      </w:pPr>
      <w:r w:rsidRPr="00BD6F46">
        <w:t xml:space="preserve">        '404':</w:t>
      </w:r>
    </w:p>
    <w:p w:rsidR="002B1BA2" w:rsidRPr="00BD6F46" w:rsidRDefault="002B1BA2" w:rsidP="002B1BA2">
      <w:pPr>
        <w:pStyle w:val="PL"/>
      </w:pPr>
      <w:r w:rsidRPr="00BD6F46">
        <w:t xml:space="preserve">          description: Not Found</w:t>
      </w:r>
    </w:p>
    <w:p w:rsidR="002B1BA2" w:rsidRPr="00BD6F46" w:rsidRDefault="002B1BA2" w:rsidP="002B1BA2">
      <w:pPr>
        <w:pStyle w:val="PL"/>
      </w:pPr>
      <w:r w:rsidRPr="00BD6F46">
        <w:t xml:space="preserve">          content:</w:t>
      </w:r>
    </w:p>
    <w:p w:rsidR="002B1BA2" w:rsidRPr="00BD6F46" w:rsidRDefault="002B1BA2" w:rsidP="002B1BA2">
      <w:pPr>
        <w:pStyle w:val="PL"/>
      </w:pPr>
      <w:r w:rsidRPr="00BD6F46">
        <w:t xml:space="preserve">            application/json:</w:t>
      </w:r>
    </w:p>
    <w:p w:rsidR="002B1BA2" w:rsidRPr="00BD6F46" w:rsidRDefault="002B1BA2" w:rsidP="002B1BA2">
      <w:pPr>
        <w:pStyle w:val="PL"/>
      </w:pPr>
      <w:r w:rsidRPr="00BD6F46">
        <w:t xml:space="preserve">              schema:</w:t>
      </w:r>
    </w:p>
    <w:p w:rsidR="002B1BA2" w:rsidRPr="00BD6F46" w:rsidRDefault="002B1BA2" w:rsidP="002B1BA2">
      <w:pPr>
        <w:pStyle w:val="PL"/>
      </w:pPr>
      <w:r w:rsidRPr="00BD6F46">
        <w:t xml:space="preserve">                $ref: 'TS29571_CommonData.yaml#/components/schemas/ProblemDetails'</w:t>
      </w:r>
    </w:p>
    <w:p w:rsidR="002B1BA2" w:rsidRPr="00BD6F46" w:rsidRDefault="002B1BA2" w:rsidP="002B1BA2">
      <w:pPr>
        <w:pStyle w:val="PL"/>
      </w:pPr>
      <w:r>
        <w:t xml:space="preserve">        '410</w:t>
      </w:r>
      <w:r w:rsidRPr="00BD6F46">
        <w:t>':</w:t>
      </w:r>
    </w:p>
    <w:p w:rsidR="002B1BA2" w:rsidRPr="00BD6F46" w:rsidRDefault="002B1BA2" w:rsidP="002B1BA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default: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'TS29571_CommonData.yaml#/components/responses/default'</w:t>
      </w:r>
    </w:p>
    <w:p w:rsidR="002B1BA2" w:rsidRPr="00BD6F46" w:rsidRDefault="002B1BA2" w:rsidP="002B1BA2">
      <w:pPr>
        <w:pStyle w:val="PL"/>
      </w:pPr>
      <w:r w:rsidRPr="00BD6F46">
        <w:t>components:</w:t>
      </w:r>
    </w:p>
    <w:p w:rsidR="002B1BA2" w:rsidRPr="00BD6F46" w:rsidRDefault="002B1BA2" w:rsidP="002B1BA2">
      <w:pPr>
        <w:pStyle w:val="PL"/>
      </w:pPr>
      <w:r w:rsidRPr="00BD6F46">
        <w:t xml:space="preserve">  schemas:</w:t>
      </w:r>
    </w:p>
    <w:p w:rsidR="002B1BA2" w:rsidRPr="00BD6F46" w:rsidRDefault="002B1BA2" w:rsidP="002B1BA2">
      <w:pPr>
        <w:pStyle w:val="PL"/>
      </w:pPr>
      <w:r w:rsidRPr="00BD6F46">
        <w:t xml:space="preserve">    ChargingDataRequest: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subscriberIdentifier: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'#/components/schemas/NFConsumerIdentification'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notifyUri: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'TS29571_CommonData.yaml#/components/schemas/Uri'</w:t>
      </w:r>
    </w:p>
    <w:p w:rsidR="002B1BA2" w:rsidRPr="00BD6F46" w:rsidRDefault="002B1BA2" w:rsidP="002B1BA2">
      <w:pPr>
        <w:pStyle w:val="PL"/>
      </w:pPr>
      <w:r w:rsidRPr="00BD6F46">
        <w:t xml:space="preserve">    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'#/components/schemas/MultipleUnitUsage'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nfConsumerIdentification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ChargingDataResponse: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invocationTimeStamp: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invocationSequenceNumber: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'#/components/schemas/InvocationResult'</w:t>
      </w:r>
    </w:p>
    <w:p w:rsidR="002B1BA2" w:rsidRPr="00BD6F46" w:rsidRDefault="002B1BA2" w:rsidP="002B1BA2">
      <w:pPr>
        <w:pStyle w:val="PL"/>
      </w:pPr>
      <w:r w:rsidRPr="00BD6F46">
        <w:t xml:space="preserve">        sessionFailover: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'#/components/schemas/SessionFailover'</w:t>
      </w:r>
    </w:p>
    <w:p w:rsidR="002B1BA2" w:rsidRPr="00BD6F46" w:rsidRDefault="002B1BA2" w:rsidP="002B1BA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'#/components/schemas/PDUSessionChargingInformation'</w:t>
      </w:r>
    </w:p>
    <w:p w:rsidR="002B1BA2" w:rsidRPr="00BD6F46" w:rsidRDefault="002B1BA2" w:rsidP="002B1BA2">
      <w:pPr>
        <w:pStyle w:val="PL"/>
      </w:pPr>
      <w:r w:rsidRPr="00BD6F46">
        <w:t xml:space="preserve">    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'#/components/schemas/RoamingQBCInformation'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invocationTimeStamp</w:t>
      </w:r>
    </w:p>
    <w:p w:rsidR="002B1BA2" w:rsidRPr="00BD6F46" w:rsidRDefault="002B1BA2" w:rsidP="002B1BA2">
      <w:pPr>
        <w:pStyle w:val="PL"/>
      </w:pPr>
      <w:r w:rsidRPr="00BD6F46">
        <w:t xml:space="preserve">        - invocationSequenceNumber</w:t>
      </w:r>
    </w:p>
    <w:p w:rsidR="002B1BA2" w:rsidRPr="00BD6F46" w:rsidRDefault="002B1BA2" w:rsidP="002B1BA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'#/components/schemas/NotificationType'</w:t>
      </w:r>
    </w:p>
    <w:p w:rsidR="002B1BA2" w:rsidRPr="00BD6F46" w:rsidRDefault="002B1BA2" w:rsidP="002B1BA2">
      <w:pPr>
        <w:pStyle w:val="PL"/>
      </w:pPr>
      <w:r w:rsidRPr="00BD6F46">
        <w:t xml:space="preserve">    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'#/components/schemas/ReauthorizationDetails'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notificationType</w:t>
      </w:r>
    </w:p>
    <w:p w:rsidR="002B1BA2" w:rsidRPr="00BD6F46" w:rsidRDefault="002B1BA2" w:rsidP="002B1BA2">
      <w:pPr>
        <w:pStyle w:val="PL"/>
      </w:pPr>
      <w:r w:rsidRPr="00BD6F46">
        <w:t xml:space="preserve">    NFConsumerIdentification: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nFName: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nFIPv4Address: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nFIPv6Address: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nFPLMNID: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'#/components/schemas/NodeFunctionality'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nFName</w:t>
      </w:r>
    </w:p>
    <w:p w:rsidR="002B1BA2" w:rsidRPr="00BD6F46" w:rsidRDefault="002B1BA2" w:rsidP="002B1BA2">
      <w:pPr>
        <w:pStyle w:val="PL"/>
      </w:pPr>
      <w:r w:rsidRPr="00BD6F46">
        <w:t xml:space="preserve">        - nFIPv4Address</w:t>
      </w:r>
    </w:p>
    <w:p w:rsidR="002B1BA2" w:rsidRPr="00BD6F46" w:rsidRDefault="002B1BA2" w:rsidP="002B1BA2">
      <w:pPr>
        <w:pStyle w:val="PL"/>
      </w:pPr>
      <w:r w:rsidRPr="00BD6F46">
        <w:t xml:space="preserve">        - nFIPv6Address</w:t>
      </w:r>
    </w:p>
    <w:p w:rsidR="002B1BA2" w:rsidRPr="00BD6F46" w:rsidRDefault="002B1BA2" w:rsidP="002B1BA2">
      <w:pPr>
        <w:pStyle w:val="PL"/>
      </w:pPr>
      <w:r w:rsidRPr="00BD6F46">
        <w:t xml:space="preserve">        - nodeFunctionality</w:t>
      </w:r>
    </w:p>
    <w:p w:rsidR="002B1BA2" w:rsidRPr="00BD6F46" w:rsidRDefault="002B1BA2" w:rsidP="002B1BA2">
      <w:pPr>
        <w:pStyle w:val="PL"/>
      </w:pPr>
      <w:r w:rsidRPr="00BD6F46">
        <w:t xml:space="preserve">    MultipleUnitUsage: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requestedUnit: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'#/components/schemas/RequestedUnit'</w:t>
      </w:r>
    </w:p>
    <w:p w:rsidR="002B1BA2" w:rsidRPr="00BD6F46" w:rsidRDefault="002B1BA2" w:rsidP="002B1BA2">
      <w:pPr>
        <w:pStyle w:val="PL"/>
      </w:pPr>
      <w:r w:rsidRPr="00BD6F46">
        <w:t xml:space="preserve">    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'#/components/schemas/UsedUnitContainer'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InvocationResult: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error: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'TS29571_CommonData.yaml#/components/schemas/ProblemDetails'</w:t>
      </w:r>
    </w:p>
    <w:p w:rsidR="002B1BA2" w:rsidRPr="00BD6F46" w:rsidRDefault="002B1BA2" w:rsidP="002B1BA2">
      <w:pPr>
        <w:pStyle w:val="PL"/>
      </w:pPr>
      <w:r w:rsidRPr="00BD6F46">
        <w:t xml:space="preserve">        failureHandling: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'#/components/schemas/FailureHandling'</w:t>
      </w:r>
    </w:p>
    <w:p w:rsidR="002B1BA2" w:rsidRPr="00BD6F46" w:rsidRDefault="002B1BA2" w:rsidP="002B1BA2">
      <w:pPr>
        <w:pStyle w:val="PL"/>
      </w:pPr>
      <w:r w:rsidRPr="00BD6F46">
        <w:t xml:space="preserve">    Trigger: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'#/components/schemas/TriggerType'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'#/components/schemas/TriggerCategory'</w:t>
      </w:r>
    </w:p>
    <w:p w:rsidR="002B1BA2" w:rsidRPr="00BD6F46" w:rsidRDefault="002B1BA2" w:rsidP="002B1BA2">
      <w:pPr>
        <w:pStyle w:val="PL"/>
      </w:pPr>
      <w:r w:rsidRPr="00BD6F46">
        <w:t xml:space="preserve">        timeLimit: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volumeLimit: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</w:t>
      </w:r>
      <w:ins w:id="11" w:author="Nokia mga" w:date="2019-01-09T12:31:00Z">
        <w:r>
          <w:t>64</w:t>
        </w:r>
      </w:ins>
      <w:del w:id="12" w:author="Nokia mga" w:date="2019-01-09T12:31:00Z">
        <w:r w:rsidRPr="00BD6F46" w:rsidDel="002B1BA2">
          <w:delText>32</w:delText>
        </w:r>
      </w:del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maxNumberOfccc: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triggerType</w:t>
      </w:r>
    </w:p>
    <w:p w:rsidR="002B1BA2" w:rsidRPr="00BD6F46" w:rsidRDefault="002B1BA2" w:rsidP="002B1BA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2B1BA2" w:rsidRPr="00BD6F46" w:rsidRDefault="002B1BA2" w:rsidP="002B1BA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resultCode: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'#/components/schemas/ResultCode'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grantedUnit: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'#/components/schemas/GrantedUnit'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validityTime: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quotaHoldingTime: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'TS29571_CommonData.yaml#/components/schemas/DurationSec'</w:t>
      </w:r>
    </w:p>
    <w:p w:rsidR="002B1BA2" w:rsidRPr="00BD6F46" w:rsidRDefault="002B1BA2" w:rsidP="002B1BA2">
      <w:pPr>
        <w:pStyle w:val="PL"/>
      </w:pPr>
      <w:r w:rsidRPr="00BD6F46">
        <w:t xml:space="preserve">    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'#/components/schemas/FinalUnitIndication'</w:t>
      </w:r>
    </w:p>
    <w:p w:rsidR="002B1BA2" w:rsidRPr="00BD6F46" w:rsidRDefault="002B1BA2" w:rsidP="002B1BA2">
      <w:pPr>
        <w:pStyle w:val="PL"/>
      </w:pPr>
      <w:r w:rsidRPr="00BD6F46">
        <w:t xml:space="preserve">        timeQuotaThreshold: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volumeQuotaThreshold:</w:t>
      </w:r>
    </w:p>
    <w:p w:rsidR="002B1BA2" w:rsidRPr="00BD6F46" w:rsidRDefault="002B1BA2" w:rsidP="002B1BA2">
      <w:pPr>
        <w:pStyle w:val="PL"/>
        <w:rPr>
          <w:ins w:id="13" w:author="Nokia mga" w:date="2019-01-09T12:31:00Z"/>
        </w:rPr>
      </w:pPr>
      <w:ins w:id="14" w:author="Nokia mga" w:date="2019-01-09T12:31:00Z">
        <w:r w:rsidRPr="00BD6F46">
          <w:t xml:space="preserve">          $ref: 'TS29571_CommonData.yaml#/components/schemas/Uint</w:t>
        </w:r>
        <w:r>
          <w:t>64</w:t>
        </w:r>
        <w:r w:rsidRPr="00BD6F46">
          <w:t>'</w:t>
        </w:r>
      </w:ins>
    </w:p>
    <w:p w:rsidR="002B1BA2" w:rsidRPr="00BD6F46" w:rsidDel="002B1BA2" w:rsidRDefault="002B1BA2" w:rsidP="002B1BA2">
      <w:pPr>
        <w:pStyle w:val="PL"/>
        <w:rPr>
          <w:del w:id="15" w:author="Nokia mga" w:date="2019-01-09T12:31:00Z"/>
        </w:rPr>
      </w:pPr>
      <w:del w:id="16" w:author="Nokia mga" w:date="2019-01-09T12:31:00Z">
        <w:r w:rsidRPr="00BD6F46" w:rsidDel="002B1BA2">
          <w:delText xml:space="preserve">          type: </w:delText>
        </w:r>
      </w:del>
      <w:del w:id="17" w:author="Nokia mga" w:date="2019-01-09T12:30:00Z">
        <w:r w:rsidRPr="00BD6F46" w:rsidDel="002B1BA2">
          <w:delText>integer</w:delText>
        </w:r>
      </w:del>
    </w:p>
    <w:p w:rsidR="002B1BA2" w:rsidRPr="00BD6F46" w:rsidRDefault="002B1BA2" w:rsidP="002B1BA2">
      <w:pPr>
        <w:pStyle w:val="PL"/>
      </w:pPr>
      <w:r w:rsidRPr="00BD6F46">
        <w:t xml:space="preserve">        unitQuotaThreshold: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ratingGroup</w:t>
      </w:r>
    </w:p>
    <w:p w:rsidR="002B1BA2" w:rsidRPr="00BD6F46" w:rsidRDefault="002B1BA2" w:rsidP="002B1BA2">
      <w:pPr>
        <w:pStyle w:val="PL"/>
      </w:pPr>
      <w:r w:rsidRPr="00BD6F46">
        <w:t xml:space="preserve">    RequestedUnit: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UsedUnitContainer: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eventTimeStamps: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BD6F46" w:rsidRDefault="002B1BA2" w:rsidP="002B1BA2">
      <w:pPr>
        <w:pStyle w:val="PL"/>
      </w:pPr>
      <w:r w:rsidRPr="00BD6F46">
        <w:t xml:space="preserve">    GrantedUnit: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tariffTimeChange: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downlinkVolume: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serviceSpecificUnits: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FinalUnitIndication: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finalUnitAction: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'#/components/schemas/FinalUnitAction'</w:t>
      </w:r>
    </w:p>
    <w:p w:rsidR="002B1BA2" w:rsidRPr="00BD6F46" w:rsidRDefault="002B1BA2" w:rsidP="002B1BA2">
      <w:pPr>
        <w:pStyle w:val="PL"/>
      </w:pPr>
      <w:r w:rsidRPr="00BD6F46">
        <w:t xml:space="preserve">        restrictionFilterRule: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'#/components/schemas/IPFilterRule'</w:t>
      </w:r>
    </w:p>
    <w:p w:rsidR="002B1BA2" w:rsidRPr="00BD6F46" w:rsidRDefault="002B1BA2" w:rsidP="002B1BA2">
      <w:pPr>
        <w:pStyle w:val="PL"/>
      </w:pPr>
      <w:r w:rsidRPr="00BD6F46">
        <w:t xml:space="preserve">        filterId: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redirectServer: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'#/components/schemas/RedirectServer'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finalUnitAction</w:t>
      </w:r>
    </w:p>
    <w:p w:rsidR="002B1BA2" w:rsidRPr="00BD6F46" w:rsidRDefault="002B1BA2" w:rsidP="002B1BA2">
      <w:pPr>
        <w:pStyle w:val="PL"/>
      </w:pPr>
      <w:r w:rsidRPr="00BD6F46">
        <w:t xml:space="preserve">    RedirectServer: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'#/components/schemas/RedirectAddressType'</w:t>
      </w:r>
    </w:p>
    <w:p w:rsidR="002B1BA2" w:rsidRPr="00BD6F46" w:rsidRDefault="002B1BA2" w:rsidP="002B1BA2">
      <w:pPr>
        <w:pStyle w:val="PL"/>
      </w:pPr>
      <w:r w:rsidRPr="00BD6F46">
        <w:t xml:space="preserve">        redirectServerAddress: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redirectAddressType</w:t>
      </w:r>
    </w:p>
    <w:p w:rsidR="002B1BA2" w:rsidRPr="00BD6F46" w:rsidRDefault="002B1BA2" w:rsidP="002B1BA2">
      <w:pPr>
        <w:pStyle w:val="PL"/>
      </w:pPr>
      <w:r w:rsidRPr="00BD6F46">
        <w:t xml:space="preserve">        - redirectServerAddress</w:t>
      </w:r>
    </w:p>
    <w:p w:rsidR="002B1BA2" w:rsidRPr="00BD6F46" w:rsidRDefault="002B1BA2" w:rsidP="002B1BA2">
      <w:pPr>
        <w:pStyle w:val="PL"/>
      </w:pPr>
      <w:r w:rsidRPr="00BD6F46">
        <w:t xml:space="preserve">    ReauthorizationDetails: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serviceId: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'#/components/schemas/ServiceId'</w:t>
      </w:r>
    </w:p>
    <w:p w:rsidR="002B1BA2" w:rsidRPr="00BD6F46" w:rsidRDefault="002B1BA2" w:rsidP="002B1BA2">
      <w:pPr>
        <w:pStyle w:val="PL"/>
      </w:pPr>
      <w:r w:rsidRPr="00BD6F46">
        <w:t xml:space="preserve">        ratingGroup: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'#/components/schemas/RatingGroup'</w:t>
      </w:r>
    </w:p>
    <w:p w:rsidR="002B1BA2" w:rsidRPr="00BD6F46" w:rsidRDefault="002B1BA2" w:rsidP="002B1BA2">
      <w:pPr>
        <w:pStyle w:val="PL"/>
      </w:pPr>
      <w:r w:rsidRPr="00BD6F46">
        <w:t xml:space="preserve">    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'#/components/schemas/QuotaManagementIndicator'</w:t>
      </w:r>
    </w:p>
    <w:p w:rsidR="002B1BA2" w:rsidRPr="00BD6F46" w:rsidRDefault="002B1BA2" w:rsidP="002B1BA2">
      <w:pPr>
        <w:pStyle w:val="PL"/>
      </w:pPr>
      <w:r w:rsidRPr="00BD6F46">
        <w:t xml:space="preserve">    PDUSessionChargingInformation: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chargingId:</w:t>
      </w:r>
    </w:p>
    <w:p w:rsidR="002B1BA2" w:rsidRDefault="002B1BA2" w:rsidP="002B1BA2">
      <w:pPr>
        <w:pStyle w:val="PL"/>
      </w:pPr>
      <w:r w:rsidRPr="00BD6F46">
        <w:t xml:space="preserve">          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BD6F46">
        <w:t>hargingId'</w:t>
      </w:r>
    </w:p>
    <w:p w:rsidR="002B1BA2" w:rsidRPr="00BD6F46" w:rsidRDefault="002B1BA2" w:rsidP="002B1BA2">
      <w:pPr>
        <w:pStyle w:val="PL"/>
      </w:pPr>
      <w:r w:rsidRPr="00BD6F46">
        <w:t xml:space="preserve">        userInformation: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'#/components/schemas/UserInformation'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userLocationTime: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'#/components/schemas/PDUSessionInformation'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userInformation</w:t>
      </w:r>
    </w:p>
    <w:p w:rsidR="002B1BA2" w:rsidRPr="00BD6F46" w:rsidRDefault="002B1BA2" w:rsidP="002B1BA2">
      <w:pPr>
        <w:pStyle w:val="PL"/>
      </w:pPr>
      <w:r w:rsidRPr="00BD6F46">
        <w:t xml:space="preserve">        - pduSessionInformation</w:t>
      </w:r>
    </w:p>
    <w:p w:rsidR="002B1BA2" w:rsidRPr="00BD6F46" w:rsidRDefault="002B1BA2" w:rsidP="002B1BA2">
      <w:pPr>
        <w:pStyle w:val="PL"/>
      </w:pPr>
      <w:r w:rsidRPr="00BD6F46">
        <w:t xml:space="preserve">    UserInformation: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servedGPSI: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servedPEI: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unauthenticatedFlag: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roamerInOut: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'#/components/schemas/RoamerInOut'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servedGPSI</w:t>
      </w:r>
    </w:p>
    <w:p w:rsidR="002B1BA2" w:rsidRPr="00BD6F46" w:rsidRDefault="002B1BA2" w:rsidP="002B1BA2">
      <w:pPr>
        <w:pStyle w:val="PL"/>
      </w:pPr>
      <w:r w:rsidRPr="00BD6F46">
        <w:t xml:space="preserve">    PDUSessionInformation: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'#/components/schemas/NetworkSlicingInfo'</w:t>
      </w:r>
    </w:p>
    <w:p w:rsidR="002B1BA2" w:rsidRPr="00BD6F46" w:rsidRDefault="002B1BA2" w:rsidP="002B1BA2">
      <w:pPr>
        <w:pStyle w:val="PL"/>
      </w:pPr>
      <w:r w:rsidRPr="00BD6F46">
        <w:t xml:space="preserve">        pduSessionID: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'TS29571_CommonData.yaml#/components/schemas/PduSessionId'</w:t>
      </w:r>
    </w:p>
    <w:p w:rsidR="002B1BA2" w:rsidRPr="00BD6F46" w:rsidRDefault="002B1BA2" w:rsidP="002B1BA2">
      <w:pPr>
        <w:pStyle w:val="PL"/>
      </w:pPr>
      <w:r w:rsidRPr="00BD6F46">
        <w:t xml:space="preserve">        pduType: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'TS29571_CommonData.yaml#/components/schemas/PduSessionType'</w:t>
      </w:r>
    </w:p>
    <w:p w:rsidR="002B1BA2" w:rsidRPr="00BD6F46" w:rsidRDefault="002B1BA2" w:rsidP="002B1BA2">
      <w:pPr>
        <w:pStyle w:val="PL"/>
      </w:pPr>
      <w:r w:rsidRPr="00BD6F46">
        <w:t xml:space="preserve">        sscMode: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'TS29571_CommonData.yaml#/components/schemas/SscMode'</w:t>
      </w:r>
    </w:p>
    <w:p w:rsidR="002B1BA2" w:rsidRPr="00BD6F46" w:rsidRDefault="002B1BA2" w:rsidP="002B1BA2">
      <w:pPr>
        <w:pStyle w:val="PL"/>
      </w:pPr>
      <w:r w:rsidRPr="00BD6F46">
        <w:t xml:space="preserve">        hPlmnId: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'#/components/schemas/ServingNetworkFunctionID'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dnnId: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chargingCharacteristics: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'#/components/schemas/ChargingCharacteristicsSelectionMode'</w:t>
      </w:r>
    </w:p>
    <w:p w:rsidR="002B1BA2" w:rsidRPr="00BD6F46" w:rsidRDefault="002B1BA2" w:rsidP="002B1BA2">
      <w:pPr>
        <w:pStyle w:val="PL"/>
      </w:pPr>
      <w:r w:rsidRPr="00BD6F46">
        <w:t xml:space="preserve">        startTime: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stopTime: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sessionStopIndicator: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pduAddress: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'#/components/schemas/PDUAddress'</w:t>
      </w:r>
    </w:p>
    <w:p w:rsidR="002B1BA2" w:rsidRPr="00BD6F46" w:rsidRDefault="002B1BA2" w:rsidP="002B1BA2">
      <w:pPr>
        <w:pStyle w:val="PL"/>
      </w:pPr>
      <w:r w:rsidRPr="00BD6F46">
        <w:t xml:space="preserve">        diagnostics: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'#/components/schemas/Diagnostics'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'TS29571_CommonData.yaml#/components/schemas/DefaultQosInformation'</w:t>
      </w:r>
    </w:p>
    <w:p w:rsidR="002B1BA2" w:rsidRPr="00BD6F46" w:rsidRDefault="002B1BA2" w:rsidP="002B1BA2">
      <w:pPr>
        <w:pStyle w:val="PL"/>
      </w:pPr>
      <w:r w:rsidRPr="00BD6F46">
        <w:t xml:space="preserve">        servingCNPlmnId: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'TS29571_CommonData.yaml#/components/schemas/PlmnId'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pduSessionID</w:t>
      </w:r>
    </w:p>
    <w:p w:rsidR="002B1BA2" w:rsidRPr="00BD6F46" w:rsidRDefault="002B1BA2" w:rsidP="002B1BA2">
      <w:pPr>
        <w:pStyle w:val="PL"/>
      </w:pPr>
      <w:r w:rsidRPr="00BD6F46">
        <w:t xml:space="preserve">        - dnnId</w:t>
      </w:r>
    </w:p>
    <w:p w:rsidR="002B1BA2" w:rsidRPr="00BD6F46" w:rsidRDefault="002B1BA2" w:rsidP="002B1BA2">
      <w:pPr>
        <w:pStyle w:val="PL"/>
      </w:pPr>
      <w:r w:rsidRPr="00BD6F46">
        <w:t xml:space="preserve">    PDUContainerInformation: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aFCorrelationInformation: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servingNodeID: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    sponsorIdentity: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applicationserviceProviderIdentity: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chargingRuleBaseName: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NetworkSlicingInfo: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sNSSAI: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'TS29571_CommonData.yaml#/components/schemas/Snssai'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sNSSAI</w:t>
      </w:r>
    </w:p>
    <w:p w:rsidR="002B1BA2" w:rsidRPr="00BD6F46" w:rsidRDefault="002B1BA2" w:rsidP="002B1BA2">
      <w:pPr>
        <w:pStyle w:val="PL"/>
      </w:pPr>
      <w:r w:rsidRPr="00BD6F46">
        <w:t xml:space="preserve">    PDUAddress: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pduIPv4Address: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2B1BA2" w:rsidRPr="00BD6F46" w:rsidRDefault="002B1BA2" w:rsidP="002B1BA2">
      <w:pPr>
        <w:pStyle w:val="PL"/>
      </w:pPr>
      <w:r w:rsidRPr="00BD6F46">
        <w:t xml:space="preserve">        pduIPv6Address: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'TS29571_CommonData.yaml#/components/schemas/Ipv6Addr'</w:t>
      </w:r>
    </w:p>
    <w:p w:rsidR="002B1BA2" w:rsidRPr="00BD6F46" w:rsidRDefault="002B1BA2" w:rsidP="002B1BA2">
      <w:pPr>
        <w:pStyle w:val="PL"/>
      </w:pPr>
      <w:r w:rsidRPr="00BD6F46">
        <w:t xml:space="preserve">        pduAddressprefixlength: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IPv4dynamicAddressFlag: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t xml:space="preserve">        IPv6dynamicAddressFlag:</w:t>
      </w:r>
    </w:p>
    <w:p w:rsidR="002B1BA2" w:rsidRPr="00BD6F46" w:rsidRDefault="002B1BA2" w:rsidP="002B1BA2">
      <w:pPr>
        <w:pStyle w:val="PL"/>
      </w:pPr>
      <w:r w:rsidRPr="00BD6F46">
        <w:t xml:space="preserve">          type: boolean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servingNetworkFunctionName:</w:t>
      </w:r>
    </w:p>
    <w:p w:rsidR="002B1BA2" w:rsidRPr="00BD6F46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servingNetworkFunctionInstanceid:</w:t>
      </w:r>
    </w:p>
    <w:p w:rsidR="002B1BA2" w:rsidRDefault="002B1BA2" w:rsidP="002B1BA2">
      <w:pPr>
        <w:pStyle w:val="PL"/>
      </w:pPr>
      <w:r w:rsidRPr="00BD6F46">
        <w:t xml:space="preserve">          type: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gUAMI</w:t>
      </w:r>
      <w:r w:rsidRPr="00BD6F46">
        <w:t>:</w:t>
      </w:r>
    </w:p>
    <w:p w:rsidR="002B1BA2" w:rsidRPr="00BD6F46" w:rsidRDefault="002B1BA2" w:rsidP="002B1BA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RoamingQBCInformation: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'#/components/schemas/MultipleQFIcontainer'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uPFID: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'TS29571_CommonData.yaml#/components/schemas/NfInstanceId'</w:t>
      </w:r>
    </w:p>
    <w:p w:rsidR="002B1BA2" w:rsidRPr="00BD6F46" w:rsidRDefault="002B1BA2" w:rsidP="002B1BA2">
      <w:pPr>
        <w:pStyle w:val="PL"/>
      </w:pPr>
      <w:r w:rsidRPr="00BD6F46">
        <w:t xml:space="preserve">    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'#/components/schemas/RoamingChargingProfile'</w:t>
      </w:r>
    </w:p>
    <w:p w:rsidR="002B1BA2" w:rsidRPr="00BD6F46" w:rsidRDefault="002B1BA2" w:rsidP="002B1BA2">
      <w:pPr>
        <w:pStyle w:val="PL"/>
      </w:pPr>
      <w:r w:rsidRPr="00BD6F46">
        <w:t xml:space="preserve">    MultipleQFIcontainer: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triggerTimestamp: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totalVolume: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uplinkVolume: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localSequenceNumber:</w:t>
      </w:r>
    </w:p>
    <w:p w:rsidR="002B1BA2" w:rsidRPr="00BD6F46" w:rsidRDefault="002B1BA2" w:rsidP="002B1BA2">
      <w:pPr>
        <w:pStyle w:val="PL"/>
      </w:pPr>
      <w:r w:rsidRPr="00BD6F46">
        <w:t xml:space="preserve">          type: integer</w:t>
      </w:r>
    </w:p>
    <w:p w:rsidR="002B1BA2" w:rsidRPr="00BD6F46" w:rsidRDefault="002B1BA2" w:rsidP="002B1BA2">
      <w:pPr>
        <w:pStyle w:val="PL"/>
      </w:pPr>
      <w:r w:rsidRPr="00BD6F46">
        <w:t xml:space="preserve">        qFIContainerInformation: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'#/components/schemas/QFIContainerInformation'</w:t>
      </w:r>
    </w:p>
    <w:p w:rsidR="002B1BA2" w:rsidRPr="00BD6F46" w:rsidRDefault="002B1BA2" w:rsidP="002B1BA2">
      <w:pPr>
        <w:pStyle w:val="PL"/>
      </w:pPr>
      <w:r w:rsidRPr="00BD6F46">
        <w:t xml:space="preserve">      required:</w:t>
      </w:r>
    </w:p>
    <w:p w:rsidR="002B1BA2" w:rsidRPr="00BD6F46" w:rsidRDefault="002B1BA2" w:rsidP="002B1BA2">
      <w:pPr>
        <w:pStyle w:val="PL"/>
      </w:pPr>
      <w:r w:rsidRPr="00BD6F46">
        <w:t xml:space="preserve">        - localSequenceNumber</w:t>
      </w:r>
    </w:p>
    <w:p w:rsidR="002B1BA2" w:rsidRPr="002B1BA2" w:rsidRDefault="002B1BA2" w:rsidP="002B1BA2">
      <w:pPr>
        <w:pStyle w:val="PL"/>
        <w:rPr>
          <w:lang w:val="fr-FR"/>
        </w:rPr>
      </w:pPr>
      <w:r w:rsidRPr="00BD6F46">
        <w:t xml:space="preserve">    </w:t>
      </w:r>
      <w:r w:rsidRPr="002B1BA2">
        <w:rPr>
          <w:lang w:val="fr-FR"/>
        </w:rPr>
        <w:t>QFIContainerInformation: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type: object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properties:</w:t>
      </w:r>
    </w:p>
    <w:p w:rsidR="002B1BA2" w:rsidRPr="002B1BA2" w:rsidRDefault="002B1BA2" w:rsidP="002B1BA2">
      <w:pPr>
        <w:pStyle w:val="PL"/>
        <w:rPr>
          <w:lang w:val="fr-FR"/>
        </w:rPr>
      </w:pPr>
      <w:r w:rsidRPr="002B1BA2">
        <w:rPr>
          <w:lang w:val="fr-FR"/>
        </w:rPr>
        <w:t xml:space="preserve">        qFI:</w:t>
      </w:r>
    </w:p>
    <w:p w:rsidR="002B1BA2" w:rsidRPr="00BD6F46" w:rsidRDefault="002B1BA2" w:rsidP="002B1BA2">
      <w:pPr>
        <w:pStyle w:val="PL"/>
      </w:pPr>
      <w:r w:rsidRPr="002B1BA2">
        <w:rPr>
          <w:lang w:val="fr-FR"/>
        </w:rPr>
        <w:t xml:space="preserve">          </w:t>
      </w:r>
      <w:r w:rsidRPr="00BD6F46">
        <w:t>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timeofFirstUsage: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timeofLastUsage: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qoSInformation: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'TS29571_CommonData.yaml#/components/schemas/DefaultQo</w:t>
      </w:r>
      <w:r>
        <w:t>s</w:t>
      </w:r>
      <w:r w:rsidRPr="00BD6F46">
        <w:t>Information'</w:t>
      </w:r>
    </w:p>
    <w:p w:rsidR="002B1BA2" w:rsidRPr="00BD6F46" w:rsidRDefault="002B1BA2" w:rsidP="002B1BA2">
      <w:pPr>
        <w:pStyle w:val="PL"/>
      </w:pPr>
      <w:r w:rsidRPr="00BD6F46">
        <w:t xml:space="preserve">        userLocationInformation: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presenceReportingAreaInformation:</w:t>
      </w:r>
    </w:p>
    <w:p w:rsidR="002B1BA2" w:rsidRPr="00BD6F46" w:rsidRDefault="002B1BA2" w:rsidP="002B1BA2">
      <w:pPr>
        <w:pStyle w:val="PL"/>
      </w:pPr>
      <w:r w:rsidRPr="00BD6F46">
        <w:t xml:space="preserve">          type: object</w:t>
      </w:r>
    </w:p>
    <w:p w:rsidR="002B1BA2" w:rsidRPr="00BD6F46" w:rsidRDefault="002B1BA2" w:rsidP="002B1BA2">
      <w:pPr>
        <w:pStyle w:val="PL"/>
      </w:pPr>
      <w:r w:rsidRPr="00BD6F46">
        <w:t xml:space="preserve">          additionalProperties:</w:t>
      </w:r>
    </w:p>
    <w:p w:rsidR="002B1BA2" w:rsidRPr="00BD6F46" w:rsidRDefault="002B1BA2" w:rsidP="002B1BA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minProperties: 0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servingNetworkFunctionID: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  $ref: 'TS29571_CommonData.yaml#/components/schemas/</w:t>
      </w:r>
      <w:r w:rsidRPr="00F267AF">
        <w:t>Guami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    $ref: '#/components/schemas/3GPPPSDataOffStatus'</w:t>
      </w:r>
    </w:p>
    <w:p w:rsidR="002B1BA2" w:rsidRPr="00BD6F46" w:rsidRDefault="002B1BA2" w:rsidP="002B1BA2">
      <w:pPr>
        <w:pStyle w:val="PL"/>
      </w:pPr>
      <w:r w:rsidRPr="00BD6F46">
        <w:t xml:space="preserve">    RoamingChargingProfile: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triggers: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$ref: '#/components/schemas/Trigger'</w:t>
      </w:r>
    </w:p>
    <w:p w:rsidR="002B1BA2" w:rsidRPr="00BD6F46" w:rsidRDefault="002B1BA2" w:rsidP="002B1BA2">
      <w:pPr>
        <w:pStyle w:val="PL"/>
      </w:pPr>
      <w:r w:rsidRPr="00BD6F46"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partialRecordMethod:</w:t>
      </w:r>
    </w:p>
    <w:p w:rsidR="002B1BA2" w:rsidRDefault="002B1BA2" w:rsidP="002B1BA2">
      <w:pPr>
        <w:pStyle w:val="PL"/>
      </w:pPr>
      <w:r w:rsidRPr="00BD6F46">
        <w:t xml:space="preserve">          $ref: '#/components/schemas/PartialRecordMethod'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Default="002B1BA2" w:rsidP="002B1BA2">
      <w:pPr>
        <w:pStyle w:val="PL"/>
        <w:ind w:left="284"/>
      </w:pPr>
      <w:r w:rsidRPr="00BD6F46">
        <w:t xml:space="preserve">          $ref: '#/components/schemas/</w:t>
      </w:r>
      <w:r>
        <w:t>RecipientInfo</w:t>
      </w:r>
      <w:r w:rsidRPr="00BD6F46">
        <w:t>'</w:t>
      </w:r>
    </w:p>
    <w:p w:rsidR="002B1BA2" w:rsidRDefault="002B1BA2" w:rsidP="002B1BA2">
      <w:pPr>
        <w:pStyle w:val="PL"/>
      </w:pPr>
      <w:r>
        <w:t xml:space="preserve">          minItems: 0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2B1BA2" w:rsidRPr="00BD6F46" w:rsidRDefault="002B1BA2" w:rsidP="002B1BA2">
      <w:pPr>
        <w:pStyle w:val="PL"/>
      </w:pPr>
      <w:r w:rsidRPr="00BD6F46">
        <w:t xml:space="preserve">        userLocationinfo: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'TS29571_CommonData.yaml#/components/schemas/UserLocation'</w:t>
      </w:r>
    </w:p>
    <w:p w:rsidR="002B1BA2" w:rsidRPr="00BD6F46" w:rsidRDefault="002B1BA2" w:rsidP="002B1BA2">
      <w:pPr>
        <w:pStyle w:val="PL"/>
      </w:pPr>
      <w:r w:rsidRPr="00BD6F46">
        <w:t xml:space="preserve">        uetimeZone: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'TS29571_CommonData.yaml#/components/schemas/TimeZone'</w:t>
      </w:r>
    </w:p>
    <w:p w:rsidR="002B1BA2" w:rsidRPr="00BD6F46" w:rsidRDefault="002B1BA2" w:rsidP="002B1BA2">
      <w:pPr>
        <w:pStyle w:val="PL"/>
      </w:pPr>
      <w:r w:rsidRPr="00BD6F46">
        <w:t xml:space="preserve">        rATType:</w:t>
      </w:r>
    </w:p>
    <w:p w:rsidR="002B1BA2" w:rsidRDefault="002B1BA2" w:rsidP="002B1BA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2B1BA2" w:rsidRPr="00BD6F46" w:rsidRDefault="002B1BA2" w:rsidP="002B1BA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typ</w:t>
      </w:r>
      <w:r>
        <w:t>e: string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'TS29571_CommonData.yaml#/components/schemas/RatType'</w:t>
      </w:r>
    </w:p>
    <w:p w:rsidR="002B1BA2" w:rsidRDefault="002B1BA2" w:rsidP="002B1BA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type: array</w:t>
      </w:r>
    </w:p>
    <w:p w:rsidR="002B1BA2" w:rsidRPr="00BD6F46" w:rsidRDefault="002B1BA2" w:rsidP="002B1BA2">
      <w:pPr>
        <w:pStyle w:val="PL"/>
      </w:pPr>
      <w:r w:rsidRPr="00BD6F46">
        <w:t xml:space="preserve">          items:</w:t>
      </w:r>
    </w:p>
    <w:p w:rsidR="002B1BA2" w:rsidRPr="00BD6F46" w:rsidRDefault="002B1BA2" w:rsidP="002B1BA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2B1BA2" w:rsidRPr="00BD6F46" w:rsidRDefault="002B1BA2" w:rsidP="002B1BA2">
      <w:pPr>
        <w:pStyle w:val="PL"/>
      </w:pPr>
      <w:r w:rsidRPr="00BD6F46">
        <w:t xml:space="preserve">    RatingGroup: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ServiceId:</w:t>
      </w:r>
    </w:p>
    <w:p w:rsidR="002B1BA2" w:rsidRPr="00BD6F46" w:rsidRDefault="002B1BA2" w:rsidP="002B1BA2">
      <w:pPr>
        <w:pStyle w:val="PL"/>
      </w:pPr>
      <w:r w:rsidRPr="00BD6F46">
        <w:t xml:space="preserve">      type: </w:t>
      </w:r>
      <w:r>
        <w:t>Uint32</w:t>
      </w:r>
    </w:p>
    <w:p w:rsidR="002B1BA2" w:rsidRPr="00BD6F46" w:rsidRDefault="002B1BA2" w:rsidP="002B1BA2">
      <w:pPr>
        <w:pStyle w:val="PL"/>
      </w:pPr>
      <w:r w:rsidRPr="00BD6F46">
        <w:t xml:space="preserve">    Diagnostics:</w:t>
      </w:r>
    </w:p>
    <w:p w:rsidR="002B1BA2" w:rsidRPr="00BD6F46" w:rsidRDefault="002B1BA2" w:rsidP="002B1BA2">
      <w:pPr>
        <w:pStyle w:val="PL"/>
      </w:pPr>
      <w:r w:rsidRPr="00BD6F46">
        <w:t xml:space="preserve">      type: integer</w:t>
      </w:r>
    </w:p>
    <w:p w:rsidR="002B1BA2" w:rsidRPr="00BD6F46" w:rsidRDefault="002B1BA2" w:rsidP="002B1BA2">
      <w:pPr>
        <w:pStyle w:val="PL"/>
      </w:pPr>
      <w:r w:rsidRPr="00BD6F46">
        <w:t xml:space="preserve">    IPFilterRule:</w:t>
      </w:r>
    </w:p>
    <w:p w:rsidR="002B1BA2" w:rsidRDefault="002B1BA2" w:rsidP="002B1BA2">
      <w:pPr>
        <w:pStyle w:val="PL"/>
      </w:pPr>
      <w:r w:rsidRPr="00BD6F46">
        <w:t xml:space="preserve">     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ChargingId</w:t>
      </w:r>
      <w:r w:rsidRPr="00BD6F46">
        <w:t>:</w:t>
      </w:r>
    </w:p>
    <w:p w:rsidR="002B1BA2" w:rsidRDefault="002B1BA2" w:rsidP="002B1BA2">
      <w:pPr>
        <w:pStyle w:val="PL"/>
      </w:pPr>
      <w:r w:rsidRPr="00BD6F46">
        <w:t xml:space="preserve">          $ref: 'TS29571_CommonData.yaml#/components/schemas/</w:t>
      </w:r>
      <w:r w:rsidRPr="00875E9E">
        <w:t>Uint32</w:t>
      </w:r>
      <w:r w:rsidRPr="00BD6F46">
        <w:t>'</w:t>
      </w:r>
    </w:p>
    <w:p w:rsidR="002B1BA2" w:rsidRDefault="002B1BA2" w:rsidP="002B1BA2">
      <w:pPr>
        <w:pStyle w:val="PL"/>
      </w:pPr>
      <w:r>
        <w:tab/>
        <w:t>QosFlowsUsageReport:</w:t>
      </w:r>
    </w:p>
    <w:p w:rsidR="002B1BA2" w:rsidRPr="00BD6F46" w:rsidRDefault="002B1BA2" w:rsidP="002B1BA2">
      <w:pPr>
        <w:pStyle w:val="PL"/>
      </w:pPr>
      <w:r w:rsidRPr="00BD6F46">
        <w:t xml:space="preserve">      type: object</w:t>
      </w:r>
    </w:p>
    <w:p w:rsidR="002B1BA2" w:rsidRPr="00BD6F46" w:rsidRDefault="002B1BA2" w:rsidP="002B1BA2">
      <w:pPr>
        <w:pStyle w:val="PL"/>
      </w:pPr>
      <w:r w:rsidRPr="00BD6F46">
        <w:t xml:space="preserve">      properties: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'TS29571_CommonData.yaml#/components/schemas/Qfi'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'TS29571_CommonData.yaml#/components/schemas/DateTime'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    $ref: 'TS29571_CommonData.yaml#/components/schemas/Uint64'</w:t>
      </w:r>
    </w:p>
    <w:p w:rsidR="002B1BA2" w:rsidRPr="00BD6F46" w:rsidRDefault="002B1BA2" w:rsidP="002B1BA2">
      <w:pPr>
        <w:pStyle w:val="PL"/>
      </w:pPr>
      <w:r w:rsidRPr="00BD6F46">
        <w:t xml:space="preserve">    NotificationType: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REAUTHORIZATION</w:t>
      </w:r>
    </w:p>
    <w:p w:rsidR="002B1BA2" w:rsidRPr="00BD6F46" w:rsidRDefault="002B1BA2" w:rsidP="002B1BA2">
      <w:pPr>
        <w:pStyle w:val="PL"/>
      </w:pPr>
      <w:r w:rsidRPr="00BD6F46">
        <w:t xml:space="preserve">            - ABORT_CHARGING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NodeFunctionality: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SMF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ChargingCharacteristicsSelectionMode: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HOME_DEFAULT</w:t>
      </w:r>
    </w:p>
    <w:p w:rsidR="002B1BA2" w:rsidRPr="00BD6F46" w:rsidRDefault="002B1BA2" w:rsidP="002B1BA2">
      <w:pPr>
        <w:pStyle w:val="PL"/>
      </w:pPr>
      <w:r w:rsidRPr="00BD6F46">
        <w:t xml:space="preserve">            - ROAMING_DEFAULT</w:t>
      </w:r>
    </w:p>
    <w:p w:rsidR="002B1BA2" w:rsidRPr="00BD6F46" w:rsidRDefault="002B1BA2" w:rsidP="002B1BA2">
      <w:pPr>
        <w:pStyle w:val="PL"/>
      </w:pPr>
      <w:r w:rsidRPr="00BD6F46">
        <w:t xml:space="preserve">            - VISITING_DEFAULT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QUOTA_THRESHOLD</w:t>
      </w:r>
    </w:p>
    <w:p w:rsidR="002B1BA2" w:rsidRPr="00BD6F46" w:rsidRDefault="002B1BA2" w:rsidP="002B1BA2">
      <w:pPr>
        <w:pStyle w:val="PL"/>
      </w:pPr>
      <w:r w:rsidRPr="00BD6F46">
        <w:t xml:space="preserve">            - QHT</w:t>
      </w:r>
    </w:p>
    <w:p w:rsidR="002B1BA2" w:rsidRPr="00BD6F46" w:rsidRDefault="002B1BA2" w:rsidP="002B1BA2">
      <w:pPr>
        <w:pStyle w:val="PL"/>
      </w:pPr>
      <w:r w:rsidRPr="00BD6F46">
        <w:t xml:space="preserve">            - FINAL</w:t>
      </w:r>
    </w:p>
    <w:p w:rsidR="002B1BA2" w:rsidRPr="00BD6F46" w:rsidRDefault="002B1BA2" w:rsidP="002B1BA2">
      <w:pPr>
        <w:pStyle w:val="PL"/>
      </w:pPr>
      <w:r w:rsidRPr="00BD6F46">
        <w:t xml:space="preserve">            - QUOTA_EXHAUSTED</w:t>
      </w:r>
    </w:p>
    <w:p w:rsidR="002B1BA2" w:rsidRPr="00BD6F46" w:rsidRDefault="002B1BA2" w:rsidP="002B1BA2">
      <w:pPr>
        <w:pStyle w:val="PL"/>
      </w:pPr>
      <w:r w:rsidRPr="00BD6F46">
        <w:t xml:space="preserve">            - VALIDITY_TIME</w:t>
      </w:r>
    </w:p>
    <w:p w:rsidR="002B1BA2" w:rsidRPr="00BD6F46" w:rsidRDefault="002B1BA2" w:rsidP="002B1BA2">
      <w:pPr>
        <w:pStyle w:val="PL"/>
      </w:pPr>
      <w:r w:rsidRPr="00BD6F46">
        <w:t xml:space="preserve">            - OTHER_QUOTA_TYPE</w:t>
      </w:r>
    </w:p>
    <w:p w:rsidR="002B1BA2" w:rsidRPr="00BD6F46" w:rsidRDefault="002B1BA2" w:rsidP="002B1BA2">
      <w:pPr>
        <w:pStyle w:val="PL"/>
      </w:pPr>
      <w:r w:rsidRPr="00BD6F46">
        <w:t xml:space="preserve">            - FORCED_REAUTHORISATION</w:t>
      </w:r>
    </w:p>
    <w:p w:rsidR="002B1BA2" w:rsidRPr="00BD6F46" w:rsidRDefault="002B1BA2" w:rsidP="002B1BA2">
      <w:pPr>
        <w:pStyle w:val="PL"/>
      </w:pPr>
      <w:r w:rsidRPr="00BD6F46">
        <w:t xml:space="preserve">            - UNUSED_QUOTA_TIMER</w:t>
      </w:r>
    </w:p>
    <w:p w:rsidR="002B1BA2" w:rsidRPr="00BD6F46" w:rsidRDefault="002B1BA2" w:rsidP="002B1BA2">
      <w:pPr>
        <w:pStyle w:val="PL"/>
      </w:pPr>
      <w:r w:rsidRPr="00BD6F46">
        <w:t xml:space="preserve">            - ABNORMAL_RELEASE</w:t>
      </w:r>
    </w:p>
    <w:p w:rsidR="002B1BA2" w:rsidRPr="00BD6F46" w:rsidRDefault="002B1BA2" w:rsidP="002B1BA2">
      <w:pPr>
        <w:pStyle w:val="PL"/>
      </w:pPr>
      <w:r w:rsidRPr="00BD6F46">
        <w:t xml:space="preserve">            - QOS_CHANGE</w:t>
      </w:r>
    </w:p>
    <w:p w:rsidR="002B1BA2" w:rsidRPr="00BD6F46" w:rsidRDefault="002B1BA2" w:rsidP="002B1BA2">
      <w:pPr>
        <w:pStyle w:val="PL"/>
      </w:pPr>
      <w:r w:rsidRPr="00BD6F46">
        <w:t xml:space="preserve">            - VOLUME_LIMIT</w:t>
      </w:r>
    </w:p>
    <w:p w:rsidR="002B1BA2" w:rsidRPr="00BD6F46" w:rsidRDefault="002B1BA2" w:rsidP="002B1BA2">
      <w:pPr>
        <w:pStyle w:val="PL"/>
      </w:pPr>
      <w:r w:rsidRPr="00BD6F46">
        <w:t xml:space="preserve">            - TIME_LIMIT</w:t>
      </w:r>
    </w:p>
    <w:p w:rsidR="002B1BA2" w:rsidRPr="00BD6F46" w:rsidRDefault="002B1BA2" w:rsidP="002B1BA2">
      <w:pPr>
        <w:pStyle w:val="PL"/>
      </w:pPr>
      <w:r w:rsidRPr="00BD6F46">
        <w:t xml:space="preserve">            - PLMN_CHANGE</w:t>
      </w:r>
    </w:p>
    <w:p w:rsidR="002B1BA2" w:rsidRPr="00BD6F46" w:rsidRDefault="002B1BA2" w:rsidP="002B1BA2">
      <w:pPr>
        <w:pStyle w:val="PL"/>
      </w:pPr>
      <w:r w:rsidRPr="00BD6F46">
        <w:t xml:space="preserve">            - USER_LOCATION_CHANGE</w:t>
      </w:r>
    </w:p>
    <w:p w:rsidR="002B1BA2" w:rsidRPr="00BD6F46" w:rsidRDefault="002B1BA2" w:rsidP="002B1BA2">
      <w:pPr>
        <w:pStyle w:val="PL"/>
      </w:pPr>
      <w:r w:rsidRPr="00BD6F46">
        <w:t xml:space="preserve">            - RAT_CHANGE</w:t>
      </w:r>
    </w:p>
    <w:p w:rsidR="002B1BA2" w:rsidRPr="00BD6F46" w:rsidRDefault="002B1BA2" w:rsidP="002B1BA2">
      <w:pPr>
        <w:pStyle w:val="PL"/>
      </w:pPr>
      <w:r w:rsidRPr="00BD6F46">
        <w:t xml:space="preserve">            - UE_TIMEZONE_CHANGE</w:t>
      </w:r>
    </w:p>
    <w:p w:rsidR="002B1BA2" w:rsidRPr="00BD6F46" w:rsidRDefault="002B1BA2" w:rsidP="002B1BA2">
      <w:pPr>
        <w:pStyle w:val="PL"/>
      </w:pPr>
      <w:r w:rsidRPr="00BD6F46">
        <w:t xml:space="preserve">            - TARIFF_TIME_CHANGE</w:t>
      </w:r>
    </w:p>
    <w:p w:rsidR="002B1BA2" w:rsidRPr="00BD6F46" w:rsidRDefault="002B1BA2" w:rsidP="002B1BA2">
      <w:pPr>
        <w:pStyle w:val="PL"/>
      </w:pPr>
      <w:r w:rsidRPr="00BD6F46">
        <w:t xml:space="preserve">            - MAX_NUMBER_OF_CHANGES_IN CHARGING_CONDITIONS</w:t>
      </w:r>
    </w:p>
    <w:p w:rsidR="002B1BA2" w:rsidRPr="00BD6F46" w:rsidRDefault="002B1BA2" w:rsidP="002B1BA2">
      <w:pPr>
        <w:pStyle w:val="PL"/>
      </w:pPr>
      <w:r w:rsidRPr="00BD6F46">
        <w:t xml:space="preserve">            - MANAGEMENT_INTERVENTION</w:t>
      </w:r>
    </w:p>
    <w:p w:rsidR="002B1BA2" w:rsidRPr="00BD6F46" w:rsidRDefault="002B1BA2" w:rsidP="002B1BA2">
      <w:pPr>
        <w:pStyle w:val="PL"/>
      </w:pPr>
      <w:r w:rsidRPr="00BD6F46">
        <w:t xml:space="preserve">            - CHANGE_OF_UE_PRESENCE_IN PRESENCE_REPORTING_AREA</w:t>
      </w:r>
    </w:p>
    <w:p w:rsidR="002B1BA2" w:rsidRPr="00BD6F46" w:rsidRDefault="002B1BA2" w:rsidP="002B1BA2">
      <w:pPr>
        <w:pStyle w:val="PL"/>
      </w:pPr>
      <w:r w:rsidRPr="00BD6F46">
        <w:t xml:space="preserve">            - CHANGE_OF_3GPP_PS_DATA_OFF_STATUS</w:t>
      </w:r>
    </w:p>
    <w:p w:rsidR="002B1BA2" w:rsidRPr="00BD6F46" w:rsidRDefault="002B1BA2" w:rsidP="002B1BA2">
      <w:pPr>
        <w:pStyle w:val="PL"/>
      </w:pPr>
      <w:r w:rsidRPr="00BD6F46">
        <w:t xml:space="preserve">            - SERVING_NODE_CHANGE</w:t>
      </w:r>
    </w:p>
    <w:p w:rsidR="002B1BA2" w:rsidRPr="00BD6F46" w:rsidRDefault="002B1BA2" w:rsidP="002B1BA2">
      <w:pPr>
        <w:pStyle w:val="PL"/>
      </w:pPr>
      <w:r w:rsidRPr="00BD6F46">
        <w:t xml:space="preserve">            - REMOVAL_OF_UPF</w:t>
      </w:r>
    </w:p>
    <w:p w:rsidR="002B1BA2" w:rsidRPr="00BD6F46" w:rsidRDefault="002B1BA2" w:rsidP="002B1BA2">
      <w:pPr>
        <w:pStyle w:val="PL"/>
      </w:pPr>
      <w:r w:rsidRPr="00BD6F46">
        <w:t xml:space="preserve">            - ADDITION_OF_UPF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FinalUnitAction: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REDIRECT</w:t>
      </w:r>
    </w:p>
    <w:p w:rsidR="002B1BA2" w:rsidRPr="00BD6F46" w:rsidRDefault="002B1BA2" w:rsidP="002B1BA2">
      <w:pPr>
        <w:pStyle w:val="PL"/>
      </w:pPr>
      <w:r w:rsidRPr="00BD6F46">
        <w:t xml:space="preserve">            - RESTRICT_ACCESS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RedirectAddressType: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IPV4</w:t>
      </w:r>
    </w:p>
    <w:p w:rsidR="002B1BA2" w:rsidRPr="00BD6F46" w:rsidRDefault="002B1BA2" w:rsidP="002B1BA2">
      <w:pPr>
        <w:pStyle w:val="PL"/>
      </w:pPr>
      <w:r w:rsidRPr="00BD6F46">
        <w:t xml:space="preserve">            - IPV6</w:t>
      </w:r>
    </w:p>
    <w:p w:rsidR="002B1BA2" w:rsidRPr="00BD6F46" w:rsidRDefault="002B1BA2" w:rsidP="002B1BA2">
      <w:pPr>
        <w:pStyle w:val="PL"/>
      </w:pPr>
      <w:r w:rsidRPr="00BD6F46">
        <w:t xml:space="preserve">            - URL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TriggerCategory: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IMMEDIATE_REPORT</w:t>
      </w:r>
    </w:p>
    <w:p w:rsidR="002B1BA2" w:rsidRPr="00BD6F46" w:rsidRDefault="002B1BA2" w:rsidP="002B1BA2">
      <w:pPr>
        <w:pStyle w:val="PL"/>
      </w:pPr>
      <w:r w:rsidRPr="00BD6F46">
        <w:lastRenderedPageBreak/>
        <w:t xml:space="preserve">            - DEFERRED_REPORT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QuotaManagementIndicator: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ONLINE_CHARGING</w:t>
      </w:r>
    </w:p>
    <w:p w:rsidR="002B1BA2" w:rsidRPr="00BD6F46" w:rsidRDefault="002B1BA2" w:rsidP="002B1BA2">
      <w:pPr>
        <w:pStyle w:val="PL"/>
      </w:pPr>
      <w:r w:rsidRPr="00BD6F46">
        <w:t xml:space="preserve">            - OFFLINE_CHARGING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FailureHandling: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TERMINATE</w:t>
      </w:r>
    </w:p>
    <w:p w:rsidR="002B1BA2" w:rsidRPr="00BD6F46" w:rsidRDefault="002B1BA2" w:rsidP="002B1BA2">
      <w:pPr>
        <w:pStyle w:val="PL"/>
      </w:pPr>
      <w:r w:rsidRPr="00BD6F46">
        <w:t xml:space="preserve">            - CONTINUE</w:t>
      </w:r>
    </w:p>
    <w:p w:rsidR="002B1BA2" w:rsidRPr="00BD6F46" w:rsidRDefault="002B1BA2" w:rsidP="002B1BA2">
      <w:pPr>
        <w:pStyle w:val="PL"/>
      </w:pPr>
      <w:r w:rsidRPr="00BD6F46">
        <w:t xml:space="preserve">            - RETRY_AND_TERMINATE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SessionFailover: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FAILOVER_NOT_SUPPORTED</w:t>
      </w:r>
    </w:p>
    <w:p w:rsidR="002B1BA2" w:rsidRPr="00BD6F46" w:rsidRDefault="002B1BA2" w:rsidP="002B1BA2">
      <w:pPr>
        <w:pStyle w:val="PL"/>
      </w:pPr>
      <w:r w:rsidRPr="00BD6F46">
        <w:t xml:space="preserve">            - FAILOVER_SUPPORTED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3GPPPSDataOffStatus: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ACTIVE</w:t>
      </w:r>
    </w:p>
    <w:p w:rsidR="002B1BA2" w:rsidRPr="00BD6F46" w:rsidRDefault="002B1BA2" w:rsidP="002B1BA2">
      <w:pPr>
        <w:pStyle w:val="PL"/>
      </w:pPr>
      <w:r w:rsidRPr="00BD6F46">
        <w:t xml:space="preserve">            - INACTIVE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ResultCode: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Default="002B1BA2" w:rsidP="002B1BA2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2B1BA2" w:rsidRPr="00BD6F46" w:rsidRDefault="002B1BA2" w:rsidP="002B1BA2">
      <w:pPr>
        <w:pStyle w:val="PL"/>
      </w:pPr>
      <w:r>
        <w:t xml:space="preserve">            - SUCCESS</w:t>
      </w:r>
    </w:p>
    <w:p w:rsidR="002B1BA2" w:rsidRPr="00BD6F46" w:rsidRDefault="002B1BA2" w:rsidP="002B1BA2">
      <w:pPr>
        <w:pStyle w:val="PL"/>
      </w:pPr>
      <w:r w:rsidRPr="00BD6F46">
        <w:t xml:space="preserve">            - END_USER_SERVICE_DENIED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QUOTA_MANAGEMENT</w:t>
      </w:r>
      <w:r w:rsidRPr="00BD6F46" w:rsidDel="003B567A">
        <w:t xml:space="preserve"> </w:t>
      </w:r>
      <w:r w:rsidRPr="00BD6F46">
        <w:t>_NOT_APPLICABLE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2B1BA2" w:rsidRPr="00BD6F46" w:rsidRDefault="002B1BA2" w:rsidP="002B1BA2">
      <w:pPr>
        <w:pStyle w:val="PL"/>
      </w:pPr>
      <w:r w:rsidRPr="00BD6F46">
        <w:t xml:space="preserve">            - USER_UNKNOWN</w:t>
      </w:r>
    </w:p>
    <w:p w:rsidR="002B1BA2" w:rsidRPr="00BD6F46" w:rsidRDefault="002B1BA2" w:rsidP="002B1BA2">
      <w:pPr>
        <w:pStyle w:val="PL"/>
      </w:pPr>
      <w:r w:rsidRPr="00BD6F46">
        <w:t xml:space="preserve">            - RATING_FAILED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PartialRecordMethod: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DEFAULT</w:t>
      </w:r>
    </w:p>
    <w:p w:rsidR="002B1BA2" w:rsidRPr="00BD6F46" w:rsidRDefault="002B1BA2" w:rsidP="002B1BA2">
      <w:pPr>
        <w:pStyle w:val="PL"/>
      </w:pPr>
      <w:r w:rsidRPr="00BD6F46">
        <w:t xml:space="preserve">            - INDIVIDUAL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RoamerInOut: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IN_BOUND</w:t>
      </w:r>
    </w:p>
    <w:p w:rsidR="002B1BA2" w:rsidRPr="00BD6F46" w:rsidRDefault="002B1BA2" w:rsidP="002B1BA2">
      <w:pPr>
        <w:pStyle w:val="PL"/>
      </w:pPr>
      <w:r w:rsidRPr="00BD6F46">
        <w:t xml:space="preserve">            - OUT_BOUND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UNKNOWN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MOBILE_ORIGINATING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PERSONAL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INFORMATIONAL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AUTO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EMAIL_ADDRESS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MSISDN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OTHER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>
        <w:t>TO</w:t>
      </w:r>
    </w:p>
    <w:p w:rsidR="002B1BA2" w:rsidRDefault="002B1BA2" w:rsidP="002B1BA2">
      <w:pPr>
        <w:pStyle w:val="PL"/>
      </w:pPr>
      <w:r w:rsidRPr="00BD6F46">
        <w:t xml:space="preserve">            - </w:t>
      </w:r>
      <w:r>
        <w:t>CC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2B1BA2" w:rsidRDefault="002B1BA2" w:rsidP="002B1BA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VAS4SMS_SHORT_MESSAGE_CONTENT_PROCESSING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2B1BA2" w:rsidRPr="00BD6F46" w:rsidRDefault="002B1BA2" w:rsidP="002B1BA2">
      <w:pPr>
        <w:pStyle w:val="PL"/>
      </w:pPr>
      <w:r w:rsidRPr="00BD6F46">
        <w:t xml:space="preserve">      anyOf:</w:t>
      </w:r>
    </w:p>
    <w:p w:rsidR="002B1BA2" w:rsidRPr="00BD6F46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  <w:r w:rsidRPr="00BD6F46">
        <w:t xml:space="preserve">          enum:</w:t>
      </w:r>
    </w:p>
    <w:p w:rsidR="002B1BA2" w:rsidRPr="00BD6F46" w:rsidRDefault="002B1BA2" w:rsidP="002B1BA2">
      <w:pPr>
        <w:pStyle w:val="PL"/>
      </w:pPr>
      <w:r w:rsidRPr="00BD6F46">
        <w:t xml:space="preserve">            - </w:t>
      </w:r>
      <w:r w:rsidRPr="00A87ADE">
        <w:t>NO_REPLY_PATH_SET</w:t>
      </w:r>
    </w:p>
    <w:p w:rsidR="002B1BA2" w:rsidRDefault="002B1BA2" w:rsidP="002B1BA2">
      <w:pPr>
        <w:pStyle w:val="PL"/>
      </w:pPr>
      <w:r w:rsidRPr="00BD6F46">
        <w:t xml:space="preserve">            - </w:t>
      </w:r>
      <w:r w:rsidRPr="00A87ADE">
        <w:t>REPLY_PATH_SET</w:t>
      </w:r>
    </w:p>
    <w:p w:rsidR="002B1BA2" w:rsidRDefault="002B1BA2" w:rsidP="002B1BA2">
      <w:pPr>
        <w:pStyle w:val="PL"/>
      </w:pPr>
      <w:r w:rsidRPr="00BD6F46">
        <w:t xml:space="preserve">        - type: string</w:t>
      </w:r>
    </w:p>
    <w:p w:rsidR="002B1BA2" w:rsidRPr="00BD6F46" w:rsidRDefault="002B1BA2" w:rsidP="002B1BA2">
      <w:pPr>
        <w:pStyle w:val="PL"/>
      </w:pPr>
    </w:p>
    <w:p w:rsidR="00381BF2" w:rsidRDefault="00381BF2" w:rsidP="002B1BA2">
      <w:pPr>
        <w:rPr>
          <w:noProof/>
        </w:rPr>
      </w:pPr>
      <w:bookmarkStart w:id="18" w:name="_GoBack"/>
      <w:bookmarkEnd w:id="18"/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1935" w:rsidRDefault="003D1935">
      <w:r>
        <w:separator/>
      </w:r>
    </w:p>
  </w:endnote>
  <w:endnote w:type="continuationSeparator" w:id="0">
    <w:p w:rsidR="003D1935" w:rsidRDefault="003D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1935" w:rsidRDefault="003D1935">
      <w:r>
        <w:separator/>
      </w:r>
    </w:p>
  </w:footnote>
  <w:footnote w:type="continuationSeparator" w:id="0">
    <w:p w:rsidR="003D1935" w:rsidRDefault="003D1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305409"/>
    <w:rsid w:val="00345D8B"/>
    <w:rsid w:val="003609EF"/>
    <w:rsid w:val="0036231A"/>
    <w:rsid w:val="00374DD4"/>
    <w:rsid w:val="00381BF2"/>
    <w:rsid w:val="003C2E8E"/>
    <w:rsid w:val="003D1935"/>
    <w:rsid w:val="003E1A36"/>
    <w:rsid w:val="00410371"/>
    <w:rsid w:val="004242F1"/>
    <w:rsid w:val="004433AD"/>
    <w:rsid w:val="00482204"/>
    <w:rsid w:val="004B75B7"/>
    <w:rsid w:val="0051580D"/>
    <w:rsid w:val="00547111"/>
    <w:rsid w:val="00573361"/>
    <w:rsid w:val="005802A7"/>
    <w:rsid w:val="00592D74"/>
    <w:rsid w:val="005D0B91"/>
    <w:rsid w:val="005E0B40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BB7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DF4B40"/>
    <w:rsid w:val="00E13F3D"/>
    <w:rsid w:val="00E34898"/>
    <w:rsid w:val="00EB09B7"/>
    <w:rsid w:val="00EB221D"/>
    <w:rsid w:val="00EE7D7C"/>
    <w:rsid w:val="00F140D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282C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47344-E9D1-4AA2-AFAA-BC579F2B1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16</Pages>
  <Words>5575</Words>
  <Characters>31778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5</cp:revision>
  <cp:lastPrinted>1899-12-31T23:00:00Z</cp:lastPrinted>
  <dcterms:created xsi:type="dcterms:W3CDTF">2019-01-07T10:00:00Z</dcterms:created>
  <dcterms:modified xsi:type="dcterms:W3CDTF">2019-01-11T19:24:00Z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